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FRERE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Kelton, Cumberland.</w:t>
      </w: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in Kelton.</w:t>
      </w: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21-72)</w:t>
      </w: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517EF" w:rsidRDefault="007517EF" w:rsidP="00751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7517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7EF" w:rsidRDefault="007517EF" w:rsidP="00564E3C">
      <w:pPr>
        <w:spacing w:after="0" w:line="240" w:lineRule="auto"/>
      </w:pPr>
      <w:r>
        <w:separator/>
      </w:r>
    </w:p>
  </w:endnote>
  <w:endnote w:type="continuationSeparator" w:id="0">
    <w:p w:rsidR="007517EF" w:rsidRDefault="007517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17EF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7EF" w:rsidRDefault="007517EF" w:rsidP="00564E3C">
      <w:pPr>
        <w:spacing w:after="0" w:line="240" w:lineRule="auto"/>
      </w:pPr>
      <w:r>
        <w:separator/>
      </w:r>
    </w:p>
  </w:footnote>
  <w:footnote w:type="continuationSeparator" w:id="0">
    <w:p w:rsidR="007517EF" w:rsidRDefault="007517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7EF"/>
    <w:rsid w:val="00372DC6"/>
    <w:rsid w:val="00564E3C"/>
    <w:rsid w:val="0064591D"/>
    <w:rsid w:val="007517E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B8C4D"/>
  <w15:chartTrackingRefBased/>
  <w15:docId w15:val="{615B105E-67CC-44F1-9C83-4283873E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51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2015-10-25T19:03:00Z</dcterms:created>
  <dcterms:modified xsi:type="dcterms:W3CDTF">2015-10-25T19:03:00Z</dcterms:modified>
</cp:coreProperties>
</file>